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385" w:rsidRPr="00DD03B5" w:rsidRDefault="00587385" w:rsidP="00161211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</w:p>
    <w:p w:rsidR="00587385" w:rsidRDefault="00587385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587385" w:rsidRDefault="00587385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87385" w:rsidRDefault="00587385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587385" w:rsidRDefault="00587385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587385" w:rsidRDefault="00587385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587385" w:rsidRDefault="00587385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87385" w:rsidRDefault="00587385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87385" w:rsidRPr="00292291" w:rsidRDefault="00587385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587385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587385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587385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587385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587385" w:rsidRPr="00292291" w:rsidRDefault="00587385" w:rsidP="0016121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3ph/N/PE 6h,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587385" w:rsidRPr="00292291" w:rsidRDefault="00587385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587385" w:rsidRPr="006F32EF" w:rsidRDefault="005873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87385" w:rsidRPr="006F32EF" w:rsidRDefault="005873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587385" w:rsidRDefault="005873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6F32EF" w:rsidRDefault="0058738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587385" w:rsidRDefault="00587385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587385" w:rsidRPr="00292291" w:rsidRDefault="00587385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587385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587385" w:rsidRDefault="00587385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587385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87385" w:rsidRPr="00292291" w:rsidRDefault="0058738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587385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61211"/>
    <w:rsid w:val="001B0E59"/>
    <w:rsid w:val="002812AC"/>
    <w:rsid w:val="00292291"/>
    <w:rsid w:val="003915FC"/>
    <w:rsid w:val="003C4B0F"/>
    <w:rsid w:val="003E728E"/>
    <w:rsid w:val="0044626B"/>
    <w:rsid w:val="004D1249"/>
    <w:rsid w:val="00523BE8"/>
    <w:rsid w:val="00587385"/>
    <w:rsid w:val="006F32EF"/>
    <w:rsid w:val="00734290"/>
    <w:rsid w:val="008F0448"/>
    <w:rsid w:val="00930195"/>
    <w:rsid w:val="0094782C"/>
    <w:rsid w:val="00A77376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1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317</Words>
  <Characters>1875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2013-11-26T12:52:00Z</dcterms:created>
  <dcterms:modified xsi:type="dcterms:W3CDTF">2013-11-26T12:52:00Z</dcterms:modified>
</cp:coreProperties>
</file>